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CLAVIER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Feb.1417</w:t>
      </w:r>
      <w:r>
        <w:rPr>
          <w:rFonts w:ascii="Times New Roman" w:hAnsi="Times New Roman" w:cs="Times New Roman"/>
          <w:sz w:val="24"/>
          <w:szCs w:val="24"/>
        </w:rPr>
        <w:tab/>
        <w:t xml:space="preserve">He knew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Slorre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Dry Drayton(q.v.) who broke his arm when he</w:t>
      </w: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fell from a tree he was lopping. This happened on the Wednesday after the</w:t>
      </w: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day that Thomas Peyton(q.v.) was born in Dry Drayton was born on the </w:t>
      </w: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previous Sunday (14</w:t>
      </w:r>
      <w:r w:rsidRPr="00FF17F7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030759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25-351)</w:t>
      </w: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Nov.1439</w:t>
      </w:r>
      <w:r>
        <w:rPr>
          <w:rFonts w:ascii="Times New Roman" w:hAnsi="Times New Roman" w:cs="Times New Roman"/>
          <w:sz w:val="24"/>
          <w:szCs w:val="24"/>
        </w:rPr>
        <w:tab/>
        <w:t>He gave testimony at the inquisition held in Cambridge to prove the age of</w:t>
      </w: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Thomas Peyton, citing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Slorre’s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fall as his reason for remembering the</w:t>
      </w: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 of Thomas’s birth.  (ibid.)</w:t>
      </w: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17F7" w:rsidRPr="00FF17F7" w:rsidRDefault="00FF17F7" w:rsidP="00564E3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9 November 2015</w:t>
      </w:r>
      <w:bookmarkStart w:id="0" w:name="_GoBack"/>
      <w:bookmarkEnd w:id="0"/>
    </w:p>
    <w:sectPr w:rsidR="00FF17F7" w:rsidRPr="00FF17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7F7" w:rsidRDefault="00FF17F7" w:rsidP="00564E3C">
      <w:pPr>
        <w:spacing w:after="0" w:line="240" w:lineRule="auto"/>
      </w:pPr>
      <w:r>
        <w:separator/>
      </w:r>
    </w:p>
  </w:endnote>
  <w:endnote w:type="continuationSeparator" w:id="0">
    <w:p w:rsidR="00FF17F7" w:rsidRDefault="00FF17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F17F7">
      <w:rPr>
        <w:rFonts w:ascii="Times New Roman" w:hAnsi="Times New Roman" w:cs="Times New Roman"/>
        <w:noProof/>
        <w:sz w:val="24"/>
        <w:szCs w:val="24"/>
      </w:rPr>
      <w:t>9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7F7" w:rsidRDefault="00FF17F7" w:rsidP="00564E3C">
      <w:pPr>
        <w:spacing w:after="0" w:line="240" w:lineRule="auto"/>
      </w:pPr>
      <w:r>
        <w:separator/>
      </w:r>
    </w:p>
  </w:footnote>
  <w:footnote w:type="continuationSeparator" w:id="0">
    <w:p w:rsidR="00FF17F7" w:rsidRDefault="00FF17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7F7"/>
    <w:rsid w:val="00372DC6"/>
    <w:rsid w:val="00564E3C"/>
    <w:rsid w:val="0064591D"/>
    <w:rsid w:val="00DD5B8A"/>
    <w:rsid w:val="00EB41B8"/>
    <w:rsid w:val="00F14DE1"/>
    <w:rsid w:val="00FF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74AD07"/>
  <w15:chartTrackingRefBased/>
  <w15:docId w15:val="{5D7F796E-8E83-47A6-A0C7-038043B2B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F17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8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2015-11-09T12:33:00Z</dcterms:created>
  <dcterms:modified xsi:type="dcterms:W3CDTF">2015-11-09T12:41:00Z</dcterms:modified>
</cp:coreProperties>
</file>